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4AEA1CDC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C5A639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2ABFBD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DC17EA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61FA2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C6F9B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66E73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111F28F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258E3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2CC8B19" w14:textId="328C286E" w:rsidR="000E6CD2" w:rsidRPr="000E6CD2" w:rsidRDefault="0074598F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</w:t>
            </w:r>
            <w:r w:rsidR="00682F04">
              <w:rPr>
                <w:rFonts w:cs="Arial"/>
                <w:szCs w:val="20"/>
              </w:rPr>
              <w:t>8</w:t>
            </w:r>
            <w:r>
              <w:rPr>
                <w:rFonts w:cs="Arial"/>
                <w:szCs w:val="20"/>
              </w:rPr>
              <w:t>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0118B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A420B8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1DF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AE8571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124C9E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2C02A56" w14:textId="2D651D4D" w:rsidR="000E6CD2" w:rsidRPr="000E6CD2" w:rsidRDefault="0074598F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Sanierung der Trauerhalle Brambauer</w:t>
            </w:r>
          </w:p>
        </w:tc>
      </w:tr>
      <w:tr w:rsidR="000E6CD2" w:rsidRPr="000E6CD2" w14:paraId="0E94BDF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B61B621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161C2620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49A757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A5AE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9593A0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0EF59EA" w14:textId="04D54BE3" w:rsidR="000E6CD2" w:rsidRPr="000E6CD2" w:rsidRDefault="00682F04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Rohbau</w:t>
            </w:r>
            <w:r w:rsidR="0074598F">
              <w:rPr>
                <w:rFonts w:cs="Arial"/>
                <w:szCs w:val="20"/>
              </w:rPr>
              <w:t>arbeiten</w:t>
            </w:r>
          </w:p>
        </w:tc>
      </w:tr>
    </w:tbl>
    <w:p w14:paraId="3F130397" w14:textId="77777777" w:rsidR="000E6CD2" w:rsidRDefault="000E6CD2" w:rsidP="000E6CD2">
      <w:pPr>
        <w:rPr>
          <w:rFonts w:cs="Arial"/>
          <w:szCs w:val="20"/>
        </w:rPr>
      </w:pPr>
    </w:p>
    <w:p w14:paraId="577D9FC8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09679307" w14:textId="77777777" w:rsidR="000E6CD2" w:rsidRDefault="000E6CD2" w:rsidP="000E6CD2"/>
    <w:p w14:paraId="65801F13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7F350A31" w14:textId="77777777" w:rsidR="000E6CD2" w:rsidRPr="000E6CD2" w:rsidRDefault="000E6CD2" w:rsidP="000E6CD2"/>
    <w:p w14:paraId="30D50864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77AFB147" w14:textId="77777777" w:rsidR="000E6CD2" w:rsidRDefault="000E6CD2" w:rsidP="000E6CD2"/>
    <w:p w14:paraId="2A30DF8A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7ADFD1E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FC7698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35E674F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01CE62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D4435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2271E9F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5FD3104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B7C08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562AFC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04D79C4C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4E3F3F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DD10B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3E66E5C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93B23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32931C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7C7EEA6B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88BD69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4D723A2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16DC5683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F412B8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7EDC75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7FB5A96B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EFA98C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481E0E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3C339947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315FC2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6FDF431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8BFFC1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7F1D91D6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1E8B9F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5DF35BE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4F63315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70BA73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BADA36B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3A86FCE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67A434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2132613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5847617C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D627ED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C66CC3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5ED32BAC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73BA92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C95BCB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14203D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3F56C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F0DC59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5C995FB0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DFDA9" w14:textId="77777777" w:rsidR="003724FA" w:rsidRDefault="003724FA">
      <w:r>
        <w:separator/>
      </w:r>
    </w:p>
  </w:endnote>
  <w:endnote w:type="continuationSeparator" w:id="0">
    <w:p w14:paraId="6B620ACF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BC293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6EB30107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3C8AAAF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4489E1E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C8DBDAF" wp14:editId="04B2A6C3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0E6B4A0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DAC1BCB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3B51EB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2457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8B8F6" w14:textId="77777777" w:rsidR="003724FA" w:rsidRDefault="003724FA">
      <w:r>
        <w:separator/>
      </w:r>
    </w:p>
  </w:footnote>
  <w:footnote w:type="continuationSeparator" w:id="0">
    <w:p w14:paraId="13A963EA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59D71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E216E" w14:textId="77777777" w:rsidR="00B63072" w:rsidRDefault="00B63072" w:rsidP="000E6CD2">
    <w:pPr>
      <w:pStyle w:val="Kopfzeile"/>
    </w:pPr>
    <w:r>
      <w:t>235</w:t>
    </w:r>
  </w:p>
  <w:p w14:paraId="57F5271E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8ED7B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2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11"/>
  </w:num>
  <w:num w:numId="10">
    <w:abstractNumId w:val="3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49CE"/>
    <w:rsid w:val="000E6CD2"/>
    <w:rsid w:val="000F026E"/>
    <w:rsid w:val="00110816"/>
    <w:rsid w:val="00127C79"/>
    <w:rsid w:val="001426F7"/>
    <w:rsid w:val="001C509D"/>
    <w:rsid w:val="001E1AFE"/>
    <w:rsid w:val="001F4504"/>
    <w:rsid w:val="002517FD"/>
    <w:rsid w:val="00263542"/>
    <w:rsid w:val="002804BF"/>
    <w:rsid w:val="002871A9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82F04"/>
    <w:rsid w:val="006A021C"/>
    <w:rsid w:val="006A5AED"/>
    <w:rsid w:val="006B7CF1"/>
    <w:rsid w:val="006D403D"/>
    <w:rsid w:val="006D70A3"/>
    <w:rsid w:val="00734EDE"/>
    <w:rsid w:val="0074598F"/>
    <w:rsid w:val="00746498"/>
    <w:rsid w:val="00765A42"/>
    <w:rsid w:val="007723ED"/>
    <w:rsid w:val="0078194F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5C74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2DD33B3"/>
  <w15:docId w15:val="{A38BFA5C-236D-42BD-B146-A575C587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96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Zunic.86, Milena</cp:lastModifiedBy>
  <cp:revision>7</cp:revision>
  <cp:lastPrinted>2016-02-18T07:36:00Z</cp:lastPrinted>
  <dcterms:created xsi:type="dcterms:W3CDTF">2016-03-07T08:59:00Z</dcterms:created>
  <dcterms:modified xsi:type="dcterms:W3CDTF">2026-08-03T11:53:00Z</dcterms:modified>
</cp:coreProperties>
</file>